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183" w:rsidRDefault="00795183" w:rsidP="00F63D91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795183" w:rsidRDefault="00795183" w:rsidP="00F63D9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795183" w:rsidRDefault="00795183" w:rsidP="00F63D91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2017 г. по 31 декабря 2017 г.</w:t>
      </w:r>
    </w:p>
    <w:p w:rsidR="00795183" w:rsidRDefault="00795183" w:rsidP="00F63D91">
      <w:pPr>
        <w:jc w:val="center"/>
        <w:rPr>
          <w:sz w:val="28"/>
          <w:szCs w:val="28"/>
        </w:rPr>
      </w:pPr>
    </w:p>
    <w:tbl>
      <w:tblPr>
        <w:tblW w:w="159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1"/>
        <w:gridCol w:w="1603"/>
        <w:gridCol w:w="1080"/>
        <w:gridCol w:w="1081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795183">
        <w:tc>
          <w:tcPr>
            <w:tcW w:w="1561" w:type="dxa"/>
            <w:vMerge w:val="restart"/>
            <w:vAlign w:val="center"/>
          </w:tcPr>
          <w:p w:rsidR="00795183" w:rsidRDefault="00795183" w:rsidP="00E37CB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3" w:type="dxa"/>
            <w:vMerge w:val="restart"/>
            <w:vAlign w:val="center"/>
          </w:tcPr>
          <w:p w:rsidR="00795183" w:rsidRDefault="00795183" w:rsidP="00E37CB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2" w:type="dxa"/>
            <w:gridSpan w:val="4"/>
            <w:vAlign w:val="center"/>
          </w:tcPr>
          <w:p w:rsidR="00795183" w:rsidRDefault="00795183" w:rsidP="00E37CB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795183" w:rsidRDefault="00795183" w:rsidP="00E37CB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795183" w:rsidRDefault="00795183" w:rsidP="00E37CB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795183" w:rsidRDefault="00795183" w:rsidP="00E37CB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795183" w:rsidRDefault="00795183" w:rsidP="00E37CB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795183" w:rsidRDefault="00795183" w:rsidP="00E37CB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795183" w:rsidRDefault="00795183" w:rsidP="00E37CB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95183">
        <w:tc>
          <w:tcPr>
            <w:tcW w:w="1561" w:type="dxa"/>
            <w:vMerge/>
            <w:vAlign w:val="center"/>
          </w:tcPr>
          <w:p w:rsidR="00795183" w:rsidRDefault="00795183">
            <w:pPr>
              <w:rPr>
                <w:lang w:eastAsia="en-US"/>
              </w:rPr>
            </w:pPr>
          </w:p>
        </w:tc>
        <w:tc>
          <w:tcPr>
            <w:tcW w:w="1603" w:type="dxa"/>
            <w:vMerge/>
            <w:vAlign w:val="center"/>
          </w:tcPr>
          <w:p w:rsidR="00795183" w:rsidRDefault="00795183">
            <w:pPr>
              <w:rPr>
                <w:lang w:eastAsia="en-US"/>
              </w:rPr>
            </w:pPr>
          </w:p>
        </w:tc>
        <w:tc>
          <w:tcPr>
            <w:tcW w:w="1080" w:type="dxa"/>
            <w:vAlign w:val="center"/>
          </w:tcPr>
          <w:p w:rsidR="00795183" w:rsidRPr="00E37CBF" w:rsidRDefault="00795183" w:rsidP="00E37CBF">
            <w:pPr>
              <w:jc w:val="center"/>
              <w:rPr>
                <w:sz w:val="20"/>
                <w:szCs w:val="20"/>
                <w:lang w:eastAsia="en-US"/>
              </w:rPr>
            </w:pPr>
            <w:r w:rsidRPr="00E37CBF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1" w:type="dxa"/>
            <w:vAlign w:val="center"/>
          </w:tcPr>
          <w:p w:rsidR="00795183" w:rsidRPr="00E37CBF" w:rsidRDefault="00795183" w:rsidP="00E37CBF">
            <w:pPr>
              <w:jc w:val="center"/>
              <w:rPr>
                <w:sz w:val="20"/>
                <w:szCs w:val="20"/>
                <w:lang w:eastAsia="en-US"/>
              </w:rPr>
            </w:pPr>
            <w:r w:rsidRPr="00E37CBF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795183" w:rsidRPr="00E37CBF" w:rsidRDefault="00795183" w:rsidP="00E37CBF">
            <w:pPr>
              <w:jc w:val="center"/>
              <w:rPr>
                <w:sz w:val="20"/>
                <w:szCs w:val="20"/>
                <w:lang w:eastAsia="en-US"/>
              </w:rPr>
            </w:pPr>
            <w:r w:rsidRPr="00E37CBF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795183" w:rsidRPr="00E37CBF" w:rsidRDefault="00795183" w:rsidP="00E37CBF">
            <w:pPr>
              <w:jc w:val="center"/>
              <w:rPr>
                <w:sz w:val="20"/>
                <w:szCs w:val="20"/>
                <w:lang w:eastAsia="en-US"/>
              </w:rPr>
            </w:pPr>
            <w:r w:rsidRPr="00E37CBF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795183" w:rsidRPr="00E37CBF" w:rsidRDefault="00795183" w:rsidP="00E37CBF">
            <w:pPr>
              <w:jc w:val="center"/>
              <w:rPr>
                <w:sz w:val="20"/>
                <w:szCs w:val="20"/>
                <w:lang w:eastAsia="en-US"/>
              </w:rPr>
            </w:pPr>
            <w:r w:rsidRPr="00E37CBF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795183" w:rsidRPr="00E37CBF" w:rsidRDefault="00795183" w:rsidP="00E37CBF">
            <w:pPr>
              <w:jc w:val="center"/>
              <w:rPr>
                <w:sz w:val="20"/>
                <w:szCs w:val="20"/>
                <w:lang w:eastAsia="en-US"/>
              </w:rPr>
            </w:pPr>
            <w:r w:rsidRPr="00E37CBF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795183" w:rsidRPr="00E37CBF" w:rsidRDefault="00795183" w:rsidP="00E37CBF">
            <w:pPr>
              <w:jc w:val="center"/>
              <w:rPr>
                <w:sz w:val="20"/>
                <w:szCs w:val="20"/>
                <w:lang w:eastAsia="en-US"/>
              </w:rPr>
            </w:pPr>
            <w:r w:rsidRPr="00E37CBF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795183" w:rsidRDefault="00795183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795183" w:rsidRDefault="00795183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795183" w:rsidRDefault="00795183">
            <w:pPr>
              <w:rPr>
                <w:lang w:eastAsia="en-US"/>
              </w:rPr>
            </w:pPr>
          </w:p>
        </w:tc>
      </w:tr>
      <w:tr w:rsidR="00795183">
        <w:trPr>
          <w:trHeight w:val="1326"/>
        </w:trPr>
        <w:tc>
          <w:tcPr>
            <w:tcW w:w="1561" w:type="dxa"/>
          </w:tcPr>
          <w:p w:rsidR="00795183" w:rsidRPr="00E37CBF" w:rsidRDefault="00795183">
            <w:pPr>
              <w:rPr>
                <w:color w:val="333333"/>
                <w:lang w:eastAsia="en-US"/>
              </w:rPr>
            </w:pPr>
            <w:r w:rsidRPr="00E37CBF">
              <w:rPr>
                <w:color w:val="333333"/>
                <w:lang w:eastAsia="en-US"/>
              </w:rPr>
              <w:t>Кокотчикова Т.Д.</w:t>
            </w:r>
          </w:p>
        </w:tc>
        <w:tc>
          <w:tcPr>
            <w:tcW w:w="1603" w:type="dxa"/>
          </w:tcPr>
          <w:p w:rsidR="00795183" w:rsidRDefault="00795183" w:rsidP="00E37CBF">
            <w:pPr>
              <w:jc w:val="center"/>
              <w:rPr>
                <w:color w:val="333333"/>
                <w:lang w:eastAsia="en-US"/>
              </w:rPr>
            </w:pPr>
            <w:r w:rsidRPr="00E37CBF">
              <w:rPr>
                <w:color w:val="333333"/>
                <w:lang w:eastAsia="en-US"/>
              </w:rPr>
              <w:t xml:space="preserve">Директор МКОУ </w:t>
            </w:r>
            <w:r>
              <w:rPr>
                <w:color w:val="333333"/>
                <w:lang w:eastAsia="en-US"/>
              </w:rPr>
              <w:t>«Новобату</w:t>
            </w:r>
          </w:p>
          <w:p w:rsidR="00795183" w:rsidRPr="00E37CBF" w:rsidRDefault="00795183" w:rsidP="00E37CBF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ринская</w:t>
            </w:r>
            <w:r w:rsidRPr="00E37CBF">
              <w:rPr>
                <w:color w:val="333333"/>
                <w:lang w:eastAsia="en-US"/>
              </w:rPr>
              <w:t xml:space="preserve"> СОШ</w:t>
            </w:r>
            <w:r>
              <w:rPr>
                <w:color w:val="333333"/>
                <w:lang w:eastAsia="en-US"/>
              </w:rPr>
              <w:t>»</w:t>
            </w:r>
            <w:r w:rsidRPr="00E37CBF">
              <w:rPr>
                <w:color w:val="333333"/>
                <w:lang w:eastAsia="en-US"/>
              </w:rPr>
              <w:t xml:space="preserve"> </w:t>
            </w:r>
          </w:p>
        </w:tc>
        <w:tc>
          <w:tcPr>
            <w:tcW w:w="1080" w:type="dxa"/>
          </w:tcPr>
          <w:p w:rsidR="00795183" w:rsidRDefault="00795183">
            <w:pPr>
              <w:rPr>
                <w:lang w:eastAsia="en-US"/>
              </w:rPr>
            </w:pPr>
            <w:r>
              <w:rPr>
                <w:lang w:eastAsia="en-US"/>
              </w:rPr>
              <w:t>Квар-тира</w:t>
            </w:r>
          </w:p>
        </w:tc>
        <w:tc>
          <w:tcPr>
            <w:tcW w:w="1081" w:type="dxa"/>
          </w:tcPr>
          <w:p w:rsidR="00795183" w:rsidRPr="00E37CBF" w:rsidRDefault="00795183" w:rsidP="00E37CBF">
            <w:pPr>
              <w:jc w:val="center"/>
              <w:rPr>
                <w:color w:val="333333"/>
                <w:lang w:eastAsia="en-US"/>
              </w:rPr>
            </w:pPr>
            <w:r w:rsidRPr="00E37CBF">
              <w:rPr>
                <w:color w:val="333333"/>
                <w:lang w:eastAsia="en-US"/>
              </w:rPr>
              <w:t>Инди-видуальная</w:t>
            </w:r>
          </w:p>
          <w:p w:rsidR="00795183" w:rsidRPr="00E37CBF" w:rsidRDefault="00795183" w:rsidP="00E37CBF">
            <w:pPr>
              <w:jc w:val="center"/>
              <w:rPr>
                <w:color w:val="333333"/>
                <w:lang w:eastAsia="en-US"/>
              </w:rPr>
            </w:pPr>
          </w:p>
          <w:p w:rsidR="00795183" w:rsidRPr="00E37CBF" w:rsidRDefault="00795183">
            <w:pPr>
              <w:rPr>
                <w:color w:val="333333"/>
                <w:lang w:eastAsia="en-US"/>
              </w:rPr>
            </w:pPr>
          </w:p>
          <w:p w:rsidR="00795183" w:rsidRPr="00E37CBF" w:rsidRDefault="00795183" w:rsidP="00E37CBF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795183" w:rsidRPr="00E37CBF" w:rsidRDefault="00795183">
            <w:pPr>
              <w:rPr>
                <w:color w:val="333333"/>
                <w:lang w:eastAsia="en-US"/>
              </w:rPr>
            </w:pPr>
            <w:r w:rsidRPr="00E37CBF">
              <w:rPr>
                <w:color w:val="333333"/>
                <w:lang w:eastAsia="en-US"/>
              </w:rPr>
              <w:t>65,6</w:t>
            </w:r>
          </w:p>
          <w:p w:rsidR="00795183" w:rsidRPr="00E37CBF" w:rsidRDefault="00795183" w:rsidP="00E37CBF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795183" w:rsidRPr="00E37CBF" w:rsidRDefault="00795183" w:rsidP="00E37CBF">
            <w:pPr>
              <w:jc w:val="center"/>
              <w:rPr>
                <w:color w:val="333333"/>
                <w:lang w:eastAsia="en-US"/>
              </w:rPr>
            </w:pPr>
            <w:r w:rsidRPr="00E37CBF"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189" w:type="dxa"/>
          </w:tcPr>
          <w:p w:rsidR="00795183" w:rsidRDefault="00795183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795183" w:rsidRPr="00E37CBF" w:rsidRDefault="00795183" w:rsidP="00153F99">
            <w:pPr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795183" w:rsidRPr="00E37CBF" w:rsidRDefault="00795183" w:rsidP="00E37CBF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795183" w:rsidRPr="00E37CBF" w:rsidRDefault="007951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40" w:type="dxa"/>
          </w:tcPr>
          <w:p w:rsidR="00795183" w:rsidRPr="00E37CBF" w:rsidRDefault="00795183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573514,90</w:t>
            </w:r>
          </w:p>
        </w:tc>
        <w:tc>
          <w:tcPr>
            <w:tcW w:w="1740" w:type="dxa"/>
          </w:tcPr>
          <w:p w:rsidR="00795183" w:rsidRPr="00E37CBF" w:rsidRDefault="00795183">
            <w:pPr>
              <w:rPr>
                <w:color w:val="333333"/>
                <w:lang w:val="en-US" w:eastAsia="en-US"/>
              </w:rPr>
            </w:pPr>
          </w:p>
        </w:tc>
      </w:tr>
      <w:tr w:rsidR="00795183">
        <w:trPr>
          <w:trHeight w:val="839"/>
        </w:trPr>
        <w:tc>
          <w:tcPr>
            <w:tcW w:w="1561" w:type="dxa"/>
          </w:tcPr>
          <w:p w:rsidR="00795183" w:rsidRDefault="00795183" w:rsidP="00E37CB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603" w:type="dxa"/>
          </w:tcPr>
          <w:p w:rsidR="00795183" w:rsidRPr="00E37CBF" w:rsidRDefault="00795183" w:rsidP="00E37CBF">
            <w:pPr>
              <w:jc w:val="center"/>
              <w:rPr>
                <w:color w:val="800000"/>
                <w:lang w:eastAsia="en-US"/>
              </w:rPr>
            </w:pPr>
            <w:r w:rsidRPr="00E37CBF">
              <w:rPr>
                <w:color w:val="800000"/>
                <w:lang w:eastAsia="en-US"/>
              </w:rPr>
              <w:t>-</w:t>
            </w:r>
          </w:p>
        </w:tc>
        <w:tc>
          <w:tcPr>
            <w:tcW w:w="1080" w:type="dxa"/>
          </w:tcPr>
          <w:p w:rsidR="00795183" w:rsidRDefault="00795183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Земель</w:t>
            </w:r>
          </w:p>
          <w:p w:rsidR="00795183" w:rsidRPr="00E37CBF" w:rsidRDefault="00795183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ный участок</w:t>
            </w:r>
          </w:p>
        </w:tc>
        <w:tc>
          <w:tcPr>
            <w:tcW w:w="1081" w:type="dxa"/>
          </w:tcPr>
          <w:p w:rsidR="00795183" w:rsidRDefault="00795183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Индивидуаль</w:t>
            </w:r>
          </w:p>
          <w:p w:rsidR="00795183" w:rsidRPr="00E37CBF" w:rsidRDefault="00795183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ная</w:t>
            </w:r>
          </w:p>
        </w:tc>
        <w:tc>
          <w:tcPr>
            <w:tcW w:w="1080" w:type="dxa"/>
          </w:tcPr>
          <w:p w:rsidR="00795183" w:rsidRPr="00E37CBF" w:rsidRDefault="00795183" w:rsidP="00E37CBF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1928</w:t>
            </w:r>
          </w:p>
        </w:tc>
        <w:tc>
          <w:tcPr>
            <w:tcW w:w="971" w:type="dxa"/>
          </w:tcPr>
          <w:p w:rsidR="00795183" w:rsidRPr="00E37CBF" w:rsidRDefault="00795183" w:rsidP="00E37CBF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Россия</w:t>
            </w:r>
          </w:p>
          <w:p w:rsidR="00795183" w:rsidRPr="00E37CBF" w:rsidRDefault="00795183">
            <w:pPr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795183" w:rsidRPr="00153F99" w:rsidRDefault="00795183">
            <w:pPr>
              <w:rPr>
                <w:lang w:eastAsia="en-US"/>
              </w:rPr>
            </w:pPr>
            <w:r w:rsidRPr="00153F99">
              <w:rPr>
                <w:lang w:eastAsia="en-US"/>
              </w:rPr>
              <w:t>Квартира</w:t>
            </w:r>
          </w:p>
        </w:tc>
        <w:tc>
          <w:tcPr>
            <w:tcW w:w="1080" w:type="dxa"/>
          </w:tcPr>
          <w:p w:rsidR="00795183" w:rsidRPr="00153F99" w:rsidRDefault="00795183">
            <w:pPr>
              <w:rPr>
                <w:lang w:eastAsia="en-US"/>
              </w:rPr>
            </w:pPr>
            <w:r w:rsidRPr="00153F99">
              <w:rPr>
                <w:lang w:eastAsia="en-US"/>
              </w:rPr>
              <w:t>65</w:t>
            </w:r>
            <w:r>
              <w:rPr>
                <w:lang w:eastAsia="en-US"/>
              </w:rPr>
              <w:t>,6</w:t>
            </w:r>
          </w:p>
        </w:tc>
        <w:tc>
          <w:tcPr>
            <w:tcW w:w="1080" w:type="dxa"/>
          </w:tcPr>
          <w:p w:rsidR="00795183" w:rsidRPr="00153F99" w:rsidRDefault="00795183">
            <w:pPr>
              <w:rPr>
                <w:lang w:eastAsia="en-US"/>
              </w:rPr>
            </w:pPr>
            <w:r w:rsidRPr="00153F99">
              <w:rPr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795183" w:rsidRPr="00E37CBF" w:rsidRDefault="00795183">
            <w:pPr>
              <w:rPr>
                <w:color w:val="800000"/>
                <w:lang w:eastAsia="en-US"/>
              </w:rPr>
            </w:pPr>
            <w:r w:rsidRPr="00E37CBF">
              <w:rPr>
                <w:color w:val="800000"/>
                <w:lang w:eastAsia="en-US"/>
              </w:rPr>
              <w:t>Автомобиль легковой</w:t>
            </w:r>
          </w:p>
          <w:p w:rsidR="00795183" w:rsidRPr="00E37CBF" w:rsidRDefault="00795183" w:rsidP="00E37CBF">
            <w:pPr>
              <w:pStyle w:val="ListParagraph"/>
              <w:numPr>
                <w:ilvl w:val="0"/>
                <w:numId w:val="1"/>
              </w:num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КИА СИД</w:t>
            </w:r>
          </w:p>
          <w:p w:rsidR="00795183" w:rsidRPr="00E37CBF" w:rsidRDefault="00795183" w:rsidP="00E37CBF">
            <w:pPr>
              <w:pStyle w:val="ListParagraph"/>
              <w:numPr>
                <w:ilvl w:val="0"/>
                <w:numId w:val="1"/>
              </w:num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ВАЗ 217230</w:t>
            </w:r>
          </w:p>
        </w:tc>
        <w:tc>
          <w:tcPr>
            <w:tcW w:w="1740" w:type="dxa"/>
          </w:tcPr>
          <w:p w:rsidR="00795183" w:rsidRPr="00E37CBF" w:rsidRDefault="00795183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393106,71</w:t>
            </w:r>
          </w:p>
        </w:tc>
        <w:tc>
          <w:tcPr>
            <w:tcW w:w="1740" w:type="dxa"/>
          </w:tcPr>
          <w:p w:rsidR="00795183" w:rsidRPr="00E37CBF" w:rsidRDefault="00795183">
            <w:pPr>
              <w:rPr>
                <w:color w:val="800000"/>
                <w:lang w:eastAsia="en-US"/>
              </w:rPr>
            </w:pPr>
          </w:p>
        </w:tc>
      </w:tr>
    </w:tbl>
    <w:p w:rsidR="00795183" w:rsidRDefault="00795183" w:rsidP="00F63D91"/>
    <w:p w:rsidR="00795183" w:rsidRDefault="00795183" w:rsidP="00F63D91"/>
    <w:p w:rsidR="00795183" w:rsidRDefault="00795183"/>
    <w:sectPr w:rsidR="00795183" w:rsidSect="0044027B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6B23E7"/>
    <w:multiLevelType w:val="hybridMultilevel"/>
    <w:tmpl w:val="91AE6C44"/>
    <w:lvl w:ilvl="0" w:tplc="E716BB64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3D91"/>
    <w:rsid w:val="00153F99"/>
    <w:rsid w:val="0019141B"/>
    <w:rsid w:val="00265D01"/>
    <w:rsid w:val="0032464C"/>
    <w:rsid w:val="0044027B"/>
    <w:rsid w:val="00527BED"/>
    <w:rsid w:val="005874A4"/>
    <w:rsid w:val="00607552"/>
    <w:rsid w:val="00682640"/>
    <w:rsid w:val="006E26E7"/>
    <w:rsid w:val="00795183"/>
    <w:rsid w:val="007A58BC"/>
    <w:rsid w:val="0089736E"/>
    <w:rsid w:val="00926BCA"/>
    <w:rsid w:val="00A50829"/>
    <w:rsid w:val="00C8615A"/>
    <w:rsid w:val="00CA17A0"/>
    <w:rsid w:val="00CA60E9"/>
    <w:rsid w:val="00DB5548"/>
    <w:rsid w:val="00DC554F"/>
    <w:rsid w:val="00E37CBF"/>
    <w:rsid w:val="00E465DF"/>
    <w:rsid w:val="00EE33C2"/>
    <w:rsid w:val="00F63D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3D9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63D91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153F99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2058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181</TotalTime>
  <Pages>1</Pages>
  <Words>131</Words>
  <Characters>750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2014-05-07T10:04:00Z</dcterms:created>
  <dcterms:modified xsi:type="dcterms:W3CDTF">2018-04-28T07:00:00Z</dcterms:modified>
</cp:coreProperties>
</file>